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B2657B" w:rsidRPr="00B2657B">
        <w:rPr>
          <w:rFonts w:eastAsia="Arial"/>
          <w:b/>
          <w:kern w:val="3"/>
          <w:sz w:val="24"/>
          <w:szCs w:val="24"/>
          <w:lang w:eastAsia="zh-CN"/>
        </w:rPr>
        <w:t>ул. Хайдара Бигичева, д. 10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96B8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2EE9" w:rsidRPr="00092EE9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92EE9" w:rsidRPr="00092EE9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092E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96B80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A9E1-072E-4175-BCFF-1EDF84A0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2024-06-19T10:47:00Z</dcterms:created>
  <dcterms:modified xsi:type="dcterms:W3CDTF">2024-07-01T12:04:00Z</dcterms:modified>
</cp:coreProperties>
</file>